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9C797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07143/035-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9C7970" w:rsidRPr="009C797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9C7970" w:rsidRPr="009C7970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9C7970" w:rsidRPr="009C7970">
          <w:rPr>
            <w:rStyle w:val="aa"/>
          </w:rPr>
          <w:t xml:space="preserve"> Поликлиника - Процедурный</w:t>
        </w:r>
        <w:r w:rsidR="009C7970" w:rsidRPr="009C7970">
          <w:rPr>
            <w:u w:val="single"/>
          </w:rPr>
          <w:t xml:space="preserve"> кабинет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9C7970" w:rsidRPr="009C7970">
          <w:rPr>
            <w:u w:val="single"/>
          </w:rPr>
          <w:t xml:space="preserve"> 07143/035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9C7970" w:rsidRPr="009C7970">
          <w:rPr>
            <w:rStyle w:val="aa"/>
          </w:rPr>
          <w:t xml:space="preserve"> Медицинская </w:t>
        </w:r>
        <w:r w:rsidR="009C7970" w:rsidRPr="009C7970">
          <w:rPr>
            <w:u w:val="single"/>
          </w:rPr>
          <w:t xml:space="preserve">сестра процедурной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9C7970" w:rsidRPr="009C7970">
          <w:rPr>
            <w:rStyle w:val="aa"/>
          </w:rPr>
          <w:t xml:space="preserve"> 24275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9C7970" w:rsidRPr="009C7970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282ACA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82ACA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282ACA" w:rsidP="005859B9">
      <w:fldSimple w:instr=" DOCVARIABLE operac \* MERGEFORMAT ">
        <w:r w:rsidR="009C7970" w:rsidRPr="009C7970">
          <w:t xml:space="preserve">  Выполняет  профилактические  и лечебно-диагностические процедуры, назначенные врачом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A323D7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C797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07143/035-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282AC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282ACA" w:rsidRPr="009E2A4C">
            <w:rPr>
              <w:rStyle w:val="ad"/>
              <w:sz w:val="20"/>
              <w:szCs w:val="20"/>
            </w:rPr>
            <w:fldChar w:fldCharType="separate"/>
          </w:r>
          <w:r w:rsidR="009C7970">
            <w:rPr>
              <w:rStyle w:val="ad"/>
              <w:noProof/>
              <w:sz w:val="20"/>
              <w:szCs w:val="20"/>
            </w:rPr>
            <w:t>1</w:t>
          </w:r>
          <w:r w:rsidR="00282AC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C7970" w:rsidRPr="009C7970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07143/035, 07143/035-1А (07143/03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Процедурный кабинет"/>
    <w:docVar w:name="class" w:val="1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DCDC98AF90F14460AF9905968C8FFAFA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5- Н "/>
    <w:docVar w:name="num_form" w:val="2"/>
    <w:docVar w:name="oborud" w:val=" Медицинский инструментарий, холодильник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900BEE6B0B043F88E10CC7271033A90"/>
    <w:docVar w:name="rm_id" w:val="224"/>
    <w:docVar w:name="rm_name" w:val=" Медицинская сестра процедурной "/>
    <w:docVar w:name="rm_number" w:val=" 07143/035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Лекарственные и дезинфицирующие средства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543EB"/>
    <w:rsid w:val="001607C8"/>
    <w:rsid w:val="001A3BC6"/>
    <w:rsid w:val="001B7B97"/>
    <w:rsid w:val="001F1926"/>
    <w:rsid w:val="001F4D8D"/>
    <w:rsid w:val="00206853"/>
    <w:rsid w:val="00234932"/>
    <w:rsid w:val="00246C0D"/>
    <w:rsid w:val="00282ACA"/>
    <w:rsid w:val="002B224E"/>
    <w:rsid w:val="002E0C85"/>
    <w:rsid w:val="002E55C6"/>
    <w:rsid w:val="00305B2F"/>
    <w:rsid w:val="003322E6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B2E0D"/>
    <w:rsid w:val="004C4DB2"/>
    <w:rsid w:val="004C6E55"/>
    <w:rsid w:val="00512E07"/>
    <w:rsid w:val="0051659D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1A0F"/>
    <w:rsid w:val="008E68DE"/>
    <w:rsid w:val="0090588D"/>
    <w:rsid w:val="0092778A"/>
    <w:rsid w:val="00946570"/>
    <w:rsid w:val="0096321D"/>
    <w:rsid w:val="00967790"/>
    <w:rsid w:val="00977D22"/>
    <w:rsid w:val="0098351B"/>
    <w:rsid w:val="009B1CD4"/>
    <w:rsid w:val="009C7970"/>
    <w:rsid w:val="009D253C"/>
    <w:rsid w:val="009D488E"/>
    <w:rsid w:val="00A12349"/>
    <w:rsid w:val="00A22F34"/>
    <w:rsid w:val="00A323D7"/>
    <w:rsid w:val="00A32B8A"/>
    <w:rsid w:val="00A83624"/>
    <w:rsid w:val="00A91908"/>
    <w:rsid w:val="00AA4551"/>
    <w:rsid w:val="00AA46ED"/>
    <w:rsid w:val="00AA4DCC"/>
    <w:rsid w:val="00AD14A4"/>
    <w:rsid w:val="00AD7C32"/>
    <w:rsid w:val="00AF0DED"/>
    <w:rsid w:val="00AF2E98"/>
    <w:rsid w:val="00AF796F"/>
    <w:rsid w:val="00BA5029"/>
    <w:rsid w:val="00BC2F3C"/>
    <w:rsid w:val="00BC4C37"/>
    <w:rsid w:val="00BC7FB8"/>
    <w:rsid w:val="00BF498E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4131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2016-10-17T13:13:00Z</dcterms:created>
  <dcterms:modified xsi:type="dcterms:W3CDTF">2016-10-18T09:21:00Z</dcterms:modified>
</cp:coreProperties>
</file>